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A5AB0" w14:textId="77777777" w:rsidR="005D49C9" w:rsidRDefault="005D49C9" w:rsidP="005D49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2915E93B" w14:textId="77777777" w:rsidR="005D49C9" w:rsidRDefault="005D49C9" w:rsidP="005D49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A1475D" w14:textId="77777777" w:rsidR="005D49C9" w:rsidRDefault="005D49C9" w:rsidP="005D49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3B86D6" w14:textId="77777777" w:rsidR="005D49C9" w:rsidRDefault="005D49C9" w:rsidP="005D49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Dec.1413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William Smyth(q.v.) led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lollardry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revolt in Derbyshire at Belton.</w:t>
      </w:r>
    </w:p>
    <w:p w14:paraId="7CB0A797" w14:textId="77777777" w:rsidR="005D49C9" w:rsidRDefault="005D49C9" w:rsidP="005D49C9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 the Department of History of the University of York, September 1475 p.31)</w:t>
      </w:r>
    </w:p>
    <w:p w14:paraId="201A42C5" w14:textId="77777777" w:rsidR="005D49C9" w:rsidRDefault="005D49C9" w:rsidP="005D49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803D3C" w14:textId="77777777" w:rsidR="005D49C9" w:rsidRDefault="005D49C9" w:rsidP="005D49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B9ED15" w14:textId="77777777" w:rsidR="005D49C9" w:rsidRDefault="005D49C9" w:rsidP="005D49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July 2022</w:t>
      </w:r>
    </w:p>
    <w:p w14:paraId="581CB22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549D7" w14:textId="77777777" w:rsidR="005D49C9" w:rsidRDefault="005D49C9" w:rsidP="009139A6">
      <w:r>
        <w:separator/>
      </w:r>
    </w:p>
  </w:endnote>
  <w:endnote w:type="continuationSeparator" w:id="0">
    <w:p w14:paraId="46FC269D" w14:textId="77777777" w:rsidR="005D49C9" w:rsidRDefault="005D49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BD4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15FA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C5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AFFEB" w14:textId="77777777" w:rsidR="005D49C9" w:rsidRDefault="005D49C9" w:rsidP="009139A6">
      <w:r>
        <w:separator/>
      </w:r>
    </w:p>
  </w:footnote>
  <w:footnote w:type="continuationSeparator" w:id="0">
    <w:p w14:paraId="3000E8D2" w14:textId="77777777" w:rsidR="005D49C9" w:rsidRDefault="005D49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C8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E0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2E5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9C9"/>
    <w:rsid w:val="000666E0"/>
    <w:rsid w:val="002510B7"/>
    <w:rsid w:val="005C130B"/>
    <w:rsid w:val="005D49C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484CF"/>
  <w15:chartTrackingRefBased/>
  <w15:docId w15:val="{4BE29358-C936-4E25-B4BF-5803441A6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2022-07-11T18:38:00Z</dcterms:created>
  <dcterms:modified xsi:type="dcterms:W3CDTF">2022-07-11T18:39:00Z</dcterms:modified>
</cp:coreProperties>
</file>